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E829F5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B874F5">
        <w:rPr>
          <w:rStyle w:val="a9"/>
        </w:rPr>
        <w:fldChar w:fldCharType="separate"/>
      </w:r>
      <w:r w:rsidR="00E829F5" w:rsidRPr="00E829F5">
        <w:rPr>
          <w:rStyle w:val="a9"/>
        </w:rPr>
        <w:t>муниципальное бюджетное общеобразовательное учреждение Семенкинская основная общеобразовательная школа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E829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E829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E829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F06873" w:rsidRDefault="00E829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E829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E829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E829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E829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E829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E829F5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E829F5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а</w:t>
            </w:r>
            <w:r w:rsidRPr="00F06873">
              <w:rPr>
                <w:color w:val="000000"/>
                <w:sz w:val="16"/>
                <w:szCs w:val="16"/>
              </w:rPr>
              <w:t>пр</w:t>
            </w:r>
            <w:r w:rsidRPr="00F06873">
              <w:rPr>
                <w:color w:val="000000"/>
                <w:sz w:val="16"/>
                <w:szCs w:val="16"/>
              </w:rPr>
              <w:t>я</w:t>
            </w:r>
            <w:r w:rsidRPr="00F06873">
              <w:rPr>
                <w:color w:val="000000"/>
                <w:sz w:val="16"/>
                <w:szCs w:val="16"/>
              </w:rPr>
              <w:t>же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ность труд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вого пр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E829F5" w:rsidRPr="00F06873" w:rsidTr="004654AF">
        <w:tc>
          <w:tcPr>
            <w:tcW w:w="959" w:type="dxa"/>
            <w:shd w:val="clear" w:color="auto" w:fill="auto"/>
            <w:vAlign w:val="center"/>
          </w:tcPr>
          <w:p w:rsidR="00E829F5" w:rsidRPr="00F06873" w:rsidRDefault="00E829F5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829F5" w:rsidRPr="00E829F5" w:rsidRDefault="00E829F5" w:rsidP="001B19D8">
            <w:pPr>
              <w:jc w:val="center"/>
              <w:rPr>
                <w:b/>
                <w:sz w:val="18"/>
                <w:szCs w:val="18"/>
              </w:rPr>
            </w:pPr>
            <w:r w:rsidRPr="00E829F5">
              <w:rPr>
                <w:b/>
                <w:sz w:val="18"/>
                <w:szCs w:val="18"/>
              </w:rPr>
              <w:t>Основное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829F5" w:rsidRPr="00F06873" w:rsidTr="004654AF">
        <w:tc>
          <w:tcPr>
            <w:tcW w:w="959" w:type="dxa"/>
            <w:shd w:val="clear" w:color="auto" w:fill="auto"/>
            <w:vAlign w:val="center"/>
          </w:tcPr>
          <w:p w:rsidR="00E829F5" w:rsidRPr="00F06873" w:rsidRDefault="00E829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829F5" w:rsidRPr="00E829F5" w:rsidRDefault="00E829F5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газовой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829F5" w:rsidRPr="00F06873" w:rsidRDefault="00E829F5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fill_date</w:instrText>
      </w:r>
      <w:r w:rsidRPr="00883461">
        <w:rPr>
          <w:rStyle w:val="a9"/>
        </w:rPr>
        <w:instrText xml:space="preserve"> \* MERGEFORMAT </w:instrText>
      </w:r>
      <w:r>
        <w:rPr>
          <w:rStyle w:val="a9"/>
        </w:rPr>
        <w:fldChar w:fldCharType="separate"/>
      </w:r>
      <w:r w:rsidR="00E829F5">
        <w:rPr>
          <w:rStyle w:val="a9"/>
        </w:rPr>
        <w:t>03.11.2022</w:t>
      </w:r>
      <w:r w:rsidRPr="00883461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829F5" w:rsidP="009D6532">
            <w:pPr>
              <w:pStyle w:val="aa"/>
            </w:pPr>
            <w:r>
              <w:t>Директор МБОУ Семенкинская ООШ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829F5" w:rsidP="009D6532">
            <w:pPr>
              <w:pStyle w:val="aa"/>
            </w:pPr>
            <w:r>
              <w:t>Кравченко Ирина Валентиновна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E829F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lastRenderedPageBreak/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E829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829F5" w:rsidP="009D6532">
            <w:pPr>
              <w:pStyle w:val="aa"/>
            </w:pPr>
            <w:r>
              <w:t>Завхоз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E829F5" w:rsidP="009D6532">
            <w:pPr>
              <w:pStyle w:val="aa"/>
            </w:pPr>
            <w:r>
              <w:t>Кукла Наталья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E829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E829F5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E829F5" w:rsidRPr="00E829F5" w:rsidTr="00E829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9F5" w:rsidRPr="00E829F5" w:rsidRDefault="00E829F5" w:rsidP="009D6532">
            <w:pPr>
              <w:pStyle w:val="aa"/>
            </w:pPr>
            <w:r>
              <w:t>Учитель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29F5" w:rsidRPr="00E829F5" w:rsidRDefault="00E829F5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9F5" w:rsidRPr="00E829F5" w:rsidRDefault="00E829F5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29F5" w:rsidRPr="00E829F5" w:rsidRDefault="00E829F5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9F5" w:rsidRPr="00E829F5" w:rsidRDefault="00E829F5" w:rsidP="009D6532">
            <w:pPr>
              <w:pStyle w:val="aa"/>
            </w:pPr>
            <w:r>
              <w:t>Ляшик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29F5" w:rsidRPr="00E829F5" w:rsidRDefault="00E829F5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9F5" w:rsidRPr="00E829F5" w:rsidRDefault="00E829F5" w:rsidP="009D6532">
            <w:pPr>
              <w:pStyle w:val="aa"/>
            </w:pPr>
          </w:p>
        </w:tc>
      </w:tr>
      <w:tr w:rsidR="00E829F5" w:rsidRPr="00E829F5" w:rsidTr="00E829F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829F5" w:rsidRPr="00E829F5" w:rsidRDefault="00E829F5" w:rsidP="009D6532">
            <w:pPr>
              <w:pStyle w:val="aa"/>
              <w:rPr>
                <w:vertAlign w:val="superscript"/>
              </w:rPr>
            </w:pPr>
            <w:r w:rsidRPr="00E829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29F5" w:rsidRPr="00E829F5" w:rsidRDefault="00E829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29F5" w:rsidRPr="00E829F5" w:rsidRDefault="00E829F5" w:rsidP="009D6532">
            <w:pPr>
              <w:pStyle w:val="aa"/>
              <w:rPr>
                <w:vertAlign w:val="superscript"/>
              </w:rPr>
            </w:pPr>
            <w:r w:rsidRPr="00E829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29F5" w:rsidRPr="00E829F5" w:rsidRDefault="00E829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29F5" w:rsidRPr="00E829F5" w:rsidRDefault="00E829F5" w:rsidP="009D6532">
            <w:pPr>
              <w:pStyle w:val="aa"/>
              <w:rPr>
                <w:vertAlign w:val="superscript"/>
              </w:rPr>
            </w:pPr>
            <w:r w:rsidRPr="00E829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29F5" w:rsidRPr="00E829F5" w:rsidRDefault="00E829F5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29F5" w:rsidRPr="00E829F5" w:rsidRDefault="00E829F5" w:rsidP="009D6532">
            <w:pPr>
              <w:pStyle w:val="aa"/>
              <w:rPr>
                <w:vertAlign w:val="superscript"/>
              </w:rPr>
            </w:pPr>
            <w:r w:rsidRPr="00E829F5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Эксперт(-ы)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E829F5" w:rsidTr="00E829F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E829F5" w:rsidRDefault="00E829F5" w:rsidP="002743B5">
            <w:pPr>
              <w:pStyle w:val="aa"/>
            </w:pPr>
            <w:r w:rsidRPr="00E829F5">
              <w:t>4669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E829F5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E829F5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E829F5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E829F5" w:rsidRDefault="00E829F5" w:rsidP="002743B5">
            <w:pPr>
              <w:pStyle w:val="aa"/>
            </w:pPr>
            <w:r w:rsidRPr="00E829F5">
              <w:t>Евраш Максим Александрович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E829F5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E829F5" w:rsidRDefault="002743B5" w:rsidP="002743B5">
            <w:pPr>
              <w:pStyle w:val="aa"/>
            </w:pPr>
            <w:bookmarkStart w:id="11" w:name="_GoBack"/>
            <w:bookmarkEnd w:id="11"/>
          </w:p>
        </w:tc>
      </w:tr>
      <w:tr w:rsidR="002743B5" w:rsidRPr="00E829F5" w:rsidTr="00E829F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E829F5" w:rsidRDefault="00E829F5" w:rsidP="002743B5">
            <w:pPr>
              <w:pStyle w:val="aa"/>
              <w:rPr>
                <w:b/>
                <w:vertAlign w:val="superscript"/>
              </w:rPr>
            </w:pPr>
            <w:r w:rsidRPr="00E829F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E829F5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E829F5" w:rsidRDefault="00E829F5" w:rsidP="002743B5">
            <w:pPr>
              <w:pStyle w:val="aa"/>
              <w:rPr>
                <w:b/>
                <w:vertAlign w:val="superscript"/>
              </w:rPr>
            </w:pPr>
            <w:r w:rsidRPr="00E829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E829F5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E829F5" w:rsidRDefault="00E829F5" w:rsidP="002743B5">
            <w:pPr>
              <w:pStyle w:val="aa"/>
              <w:rPr>
                <w:b/>
                <w:vertAlign w:val="superscript"/>
              </w:rPr>
            </w:pPr>
            <w:r w:rsidRPr="00E829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E829F5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E829F5" w:rsidRDefault="00E829F5" w:rsidP="002743B5">
            <w:pPr>
              <w:pStyle w:val="aa"/>
              <w:rPr>
                <w:vertAlign w:val="superscript"/>
              </w:rPr>
            </w:pPr>
            <w:r w:rsidRPr="00E829F5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548" w:rsidRDefault="004F5548" w:rsidP="00E829F5">
      <w:r>
        <w:separator/>
      </w:r>
    </w:p>
  </w:endnote>
  <w:endnote w:type="continuationSeparator" w:id="0">
    <w:p w:rsidR="004F5548" w:rsidRDefault="004F5548" w:rsidP="00E8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548" w:rsidRDefault="004F5548" w:rsidP="00E829F5">
      <w:r>
        <w:separator/>
      </w:r>
    </w:p>
  </w:footnote>
  <w:footnote w:type="continuationSeparator" w:id="0">
    <w:p w:rsidR="004F5548" w:rsidRDefault="004F5548" w:rsidP="00E829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200"/>
    <w:docVar w:name="adv_info1" w:val="     "/>
    <w:docVar w:name="adv_info2" w:val="     "/>
    <w:docVar w:name="adv_info3" w:val="     "/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boss_fio" w:val="Украинцев Игорь Борисович"/>
    <w:docVar w:name="ceh_info" w:val="муниципальное бюджетное общеобразовательное учреждение Семенкинская основная общеобразовательная школа"/>
    <w:docVar w:name="doc_name" w:val="Документ200"/>
    <w:docVar w:name="doc_type" w:val="5"/>
    <w:docVar w:name="fill_date" w:val="03.11.2022"/>
    <w:docVar w:name="org_guid" w:val="AA1E8196C7A84A55B2B470A6E35A0124"/>
    <w:docVar w:name="org_id" w:val="154"/>
    <w:docVar w:name="org_name" w:val="     "/>
    <w:docVar w:name="pers_guids" w:val="3FB34BE7562C4FE5A59AF02692045B44@033-506-264 20"/>
    <w:docVar w:name="pers_snils" w:val="3FB34BE7562C4FE5A59AF02692045B44@033-506-264 20"/>
    <w:docVar w:name="podr_id" w:val="org_154"/>
    <w:docVar w:name="pred_dolg" w:val="Директор МБОУ Семенкинская ООШ"/>
    <w:docVar w:name="pred_fio" w:val="Кравченко Ирина Валентиновна"/>
    <w:docVar w:name="rbtd_adr" w:val="     "/>
    <w:docVar w:name="rbtd_name" w:val="муниципальное бюджетное общеобразовательное учреждение Семенкинская основная общеобразовательная школа"/>
    <w:docVar w:name="step_test" w:val="6"/>
    <w:docVar w:name="sv_docs" w:val="1"/>
  </w:docVars>
  <w:rsids>
    <w:rsidRoot w:val="00E829F5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4F5548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829F5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C262965-010B-45A6-912B-A93310AB1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E829F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29F5"/>
    <w:rPr>
      <w:sz w:val="24"/>
    </w:rPr>
  </w:style>
  <w:style w:type="paragraph" w:styleId="ad">
    <w:name w:val="footer"/>
    <w:basedOn w:val="a"/>
    <w:link w:val="ae"/>
    <w:rsid w:val="00E829F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29F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2022-11-03T08:25:00Z</dcterms:created>
  <dcterms:modified xsi:type="dcterms:W3CDTF">2022-11-03T08:25:00Z</dcterms:modified>
</cp:coreProperties>
</file>